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F17B1" w14:textId="77777777" w:rsidR="0084274F" w:rsidRPr="0084274F" w:rsidRDefault="0084274F" w:rsidP="0084274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4274F">
        <w:rPr>
          <w:rFonts w:ascii="Times New Roman" w:hAnsi="Times New Roman" w:cs="Times New Roman"/>
          <w:sz w:val="24"/>
          <w:szCs w:val="24"/>
          <w:u w:val="single"/>
        </w:rPr>
        <w:t>Richard PADMON</w:t>
      </w:r>
      <w:r w:rsidRPr="0084274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84274F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84274F">
        <w:rPr>
          <w:rFonts w:ascii="Times New Roman" w:hAnsi="Times New Roman" w:cs="Times New Roman"/>
          <w:sz w:val="24"/>
          <w:szCs w:val="24"/>
        </w:rPr>
        <w:t>fl.1434)</w:t>
      </w:r>
    </w:p>
    <w:p w14:paraId="464C9CF2" w14:textId="77777777" w:rsidR="0084274F" w:rsidRPr="0084274F" w:rsidRDefault="0084274F" w:rsidP="0084274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4274F">
        <w:rPr>
          <w:rFonts w:ascii="Times New Roman" w:hAnsi="Times New Roman" w:cs="Times New Roman"/>
          <w:sz w:val="24"/>
          <w:szCs w:val="24"/>
        </w:rPr>
        <w:t>Chaplain.</w:t>
      </w:r>
    </w:p>
    <w:p w14:paraId="042DB9DF" w14:textId="77777777" w:rsidR="0084274F" w:rsidRPr="0084274F" w:rsidRDefault="0084274F" w:rsidP="008427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405E33" w14:textId="77777777" w:rsidR="0084274F" w:rsidRPr="0084274F" w:rsidRDefault="0084274F" w:rsidP="008427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6AC196" w14:textId="77777777" w:rsidR="0084274F" w:rsidRPr="0084274F" w:rsidRDefault="0084274F" w:rsidP="0084274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4274F">
        <w:rPr>
          <w:rFonts w:ascii="Times New Roman" w:hAnsi="Times New Roman" w:cs="Times New Roman"/>
          <w:sz w:val="24"/>
          <w:szCs w:val="24"/>
        </w:rPr>
        <w:t>12 Sep.1434</w:t>
      </w:r>
      <w:r w:rsidRPr="0084274F">
        <w:rPr>
          <w:rFonts w:ascii="Times New Roman" w:hAnsi="Times New Roman" w:cs="Times New Roman"/>
          <w:sz w:val="24"/>
          <w:szCs w:val="24"/>
        </w:rPr>
        <w:tab/>
        <w:t>He was instituted to the chantry of Holy Cross, Lydney, Gloucestershire.</w:t>
      </w:r>
    </w:p>
    <w:p w14:paraId="4B918962" w14:textId="77777777" w:rsidR="0084274F" w:rsidRPr="0084274F" w:rsidRDefault="0084274F" w:rsidP="0084274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4274F">
        <w:rPr>
          <w:rFonts w:ascii="Times New Roman" w:hAnsi="Times New Roman" w:cs="Times New Roman"/>
          <w:sz w:val="24"/>
          <w:szCs w:val="24"/>
        </w:rPr>
        <w:tab/>
      </w:r>
      <w:r w:rsidRPr="0084274F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4274F">
          <w:rPr>
            <w:rStyle w:val="Hyperlink"/>
            <w:rFonts w:ascii="Times New Roman" w:hAnsi="Times New Roman" w:cs="Times New Roman"/>
            <w:sz w:val="24"/>
            <w:szCs w:val="24"/>
          </w:rPr>
          <w:t>www.melocki.org.uk/diocese/chantry.html</w:t>
        </w:r>
      </w:hyperlink>
      <w:r w:rsidRPr="0084274F">
        <w:rPr>
          <w:rFonts w:ascii="Times New Roman" w:hAnsi="Times New Roman" w:cs="Times New Roman"/>
          <w:sz w:val="24"/>
          <w:szCs w:val="24"/>
        </w:rPr>
        <w:t>)</w:t>
      </w:r>
    </w:p>
    <w:p w14:paraId="2950520A" w14:textId="77777777" w:rsidR="0084274F" w:rsidRPr="0084274F" w:rsidRDefault="0084274F" w:rsidP="008427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681085" w14:textId="77777777" w:rsidR="0084274F" w:rsidRPr="0084274F" w:rsidRDefault="0084274F" w:rsidP="008427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4E6B58" w14:textId="77777777" w:rsidR="0084274F" w:rsidRPr="0084274F" w:rsidRDefault="0084274F" w:rsidP="0084274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4274F">
        <w:rPr>
          <w:rFonts w:ascii="Times New Roman" w:hAnsi="Times New Roman" w:cs="Times New Roman"/>
          <w:sz w:val="24"/>
          <w:szCs w:val="24"/>
        </w:rPr>
        <w:t>28 July 2021</w:t>
      </w:r>
    </w:p>
    <w:p w14:paraId="1B8F16DF" w14:textId="77777777" w:rsidR="00BA00AB" w:rsidRPr="0084274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427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B5E5D" w14:textId="77777777" w:rsidR="0084274F" w:rsidRDefault="0084274F" w:rsidP="009139A6">
      <w:r>
        <w:separator/>
      </w:r>
    </w:p>
  </w:endnote>
  <w:endnote w:type="continuationSeparator" w:id="0">
    <w:p w14:paraId="51907750" w14:textId="77777777" w:rsidR="0084274F" w:rsidRDefault="008427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F06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94A0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C40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D2793" w14:textId="77777777" w:rsidR="0084274F" w:rsidRDefault="0084274F" w:rsidP="009139A6">
      <w:r>
        <w:separator/>
      </w:r>
    </w:p>
  </w:footnote>
  <w:footnote w:type="continuationSeparator" w:id="0">
    <w:p w14:paraId="1F806BD7" w14:textId="77777777" w:rsidR="0084274F" w:rsidRDefault="008427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D011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6160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E45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74F"/>
    <w:rsid w:val="000666E0"/>
    <w:rsid w:val="002510B7"/>
    <w:rsid w:val="005C130B"/>
    <w:rsid w:val="00826F5C"/>
    <w:rsid w:val="0084274F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83C48"/>
  <w15:chartTrackingRefBased/>
  <w15:docId w15:val="{0EA95DB6-928D-4CCF-895F-2082F4283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84274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chantry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2022-08-10T20:12:00Z</dcterms:created>
  <dcterms:modified xsi:type="dcterms:W3CDTF">2022-08-10T20:12:00Z</dcterms:modified>
</cp:coreProperties>
</file>